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F80" w:rsidRDefault="00485F80"/>
    <w:p w:rsidR="00485F80" w:rsidRDefault="00485F80" w:rsidP="0081578D">
      <w:pPr>
        <w:jc w:val="center"/>
        <w:rPr>
          <w:b/>
          <w:sz w:val="24"/>
          <w:szCs w:val="24"/>
          <w:u w:val="single"/>
        </w:rPr>
      </w:pPr>
    </w:p>
    <w:p w:rsidR="00485F80" w:rsidRDefault="00485F80" w:rsidP="0081578D">
      <w:pPr>
        <w:jc w:val="center"/>
        <w:rPr>
          <w:b/>
          <w:sz w:val="24"/>
          <w:szCs w:val="24"/>
          <w:u w:val="single"/>
        </w:rPr>
      </w:pPr>
    </w:p>
    <w:p w:rsidR="00485F80" w:rsidRDefault="00485F80" w:rsidP="0081578D">
      <w:pPr>
        <w:jc w:val="center"/>
        <w:rPr>
          <w:b/>
          <w:sz w:val="24"/>
          <w:szCs w:val="24"/>
          <w:u w:val="single"/>
        </w:rPr>
      </w:pPr>
    </w:p>
    <w:p w:rsidR="00485F80" w:rsidRDefault="00485F80" w:rsidP="0081578D">
      <w:pPr>
        <w:jc w:val="center"/>
      </w:pPr>
      <w:r>
        <w:rPr>
          <w:b/>
          <w:sz w:val="24"/>
          <w:szCs w:val="24"/>
          <w:u w:val="single"/>
        </w:rPr>
        <w:t>MALZEME TEKLİF FORMU</w:t>
      </w:r>
    </w:p>
    <w:p w:rsidR="00485F80" w:rsidRDefault="00485F80" w:rsidP="00741200">
      <w:pPr>
        <w:jc w:val="both"/>
      </w:pPr>
    </w:p>
    <w:tbl>
      <w:tblPr>
        <w:tblW w:w="10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6"/>
        <w:gridCol w:w="3887"/>
        <w:gridCol w:w="1763"/>
        <w:gridCol w:w="2021"/>
        <w:gridCol w:w="2085"/>
      </w:tblGrid>
      <w:tr w:rsidR="00485F80" w:rsidRPr="001A5869" w:rsidTr="004852DB">
        <w:trPr>
          <w:trHeight w:val="777"/>
        </w:trPr>
        <w:tc>
          <w:tcPr>
            <w:tcW w:w="636" w:type="dxa"/>
          </w:tcPr>
          <w:p w:rsidR="00485F80" w:rsidRPr="001A5869" w:rsidRDefault="00485F80" w:rsidP="001A5869">
            <w:pPr>
              <w:spacing w:after="0" w:line="240" w:lineRule="auto"/>
              <w:jc w:val="center"/>
              <w:rPr>
                <w:b/>
              </w:rPr>
            </w:pPr>
          </w:p>
          <w:p w:rsidR="00485F80" w:rsidRPr="001A5869" w:rsidRDefault="00485F80" w:rsidP="001A5869">
            <w:pPr>
              <w:spacing w:after="0" w:line="240" w:lineRule="auto"/>
              <w:jc w:val="center"/>
              <w:rPr>
                <w:b/>
              </w:rPr>
            </w:pPr>
            <w:r w:rsidRPr="001A5869">
              <w:rPr>
                <w:b/>
              </w:rPr>
              <w:t>SIRA NO</w:t>
            </w:r>
          </w:p>
        </w:tc>
        <w:tc>
          <w:tcPr>
            <w:tcW w:w="3887" w:type="dxa"/>
          </w:tcPr>
          <w:p w:rsidR="00485F80" w:rsidRPr="001A5869" w:rsidRDefault="00485F80" w:rsidP="001A5869">
            <w:pPr>
              <w:spacing w:after="0" w:line="240" w:lineRule="auto"/>
              <w:jc w:val="center"/>
              <w:rPr>
                <w:b/>
              </w:rPr>
            </w:pPr>
          </w:p>
          <w:p w:rsidR="00485F80" w:rsidRPr="001A5869" w:rsidRDefault="00485F80" w:rsidP="001A5869">
            <w:pPr>
              <w:spacing w:after="0" w:line="240" w:lineRule="auto"/>
              <w:jc w:val="center"/>
              <w:rPr>
                <w:b/>
              </w:rPr>
            </w:pPr>
            <w:r w:rsidRPr="001A5869">
              <w:rPr>
                <w:b/>
              </w:rPr>
              <w:t>MAL / MALZEMENİN CİNSİ</w:t>
            </w:r>
          </w:p>
        </w:tc>
        <w:tc>
          <w:tcPr>
            <w:tcW w:w="1763" w:type="dxa"/>
          </w:tcPr>
          <w:p w:rsidR="00485F80" w:rsidRPr="001A5869" w:rsidRDefault="00485F80" w:rsidP="001A5869">
            <w:pPr>
              <w:spacing w:after="0" w:line="240" w:lineRule="auto"/>
              <w:jc w:val="center"/>
              <w:rPr>
                <w:b/>
              </w:rPr>
            </w:pPr>
          </w:p>
          <w:p w:rsidR="00485F80" w:rsidRPr="001A5869" w:rsidRDefault="00485F80" w:rsidP="001A5869">
            <w:pPr>
              <w:spacing w:after="0" w:line="240" w:lineRule="auto"/>
              <w:jc w:val="center"/>
              <w:rPr>
                <w:b/>
              </w:rPr>
            </w:pPr>
            <w:r w:rsidRPr="001A5869">
              <w:rPr>
                <w:b/>
              </w:rPr>
              <w:t>MİKTARI</w:t>
            </w:r>
          </w:p>
        </w:tc>
        <w:tc>
          <w:tcPr>
            <w:tcW w:w="2021" w:type="dxa"/>
          </w:tcPr>
          <w:p w:rsidR="00485F80" w:rsidRPr="001A5869" w:rsidRDefault="00485F80" w:rsidP="001A58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BİRİM FİYAT</w:t>
            </w:r>
          </w:p>
        </w:tc>
        <w:tc>
          <w:tcPr>
            <w:tcW w:w="2085" w:type="dxa"/>
          </w:tcPr>
          <w:p w:rsidR="00485F80" w:rsidRPr="001A5869" w:rsidRDefault="00485F80" w:rsidP="001A586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 KDV HARİÇ TOPLAM FİYAT</w:t>
            </w:r>
          </w:p>
        </w:tc>
      </w:tr>
      <w:tr w:rsidR="00485F80" w:rsidRPr="001A5869" w:rsidTr="004A75D7">
        <w:trPr>
          <w:trHeight w:val="503"/>
        </w:trPr>
        <w:tc>
          <w:tcPr>
            <w:tcW w:w="636" w:type="dxa"/>
          </w:tcPr>
          <w:p w:rsidR="00485F80" w:rsidRPr="001A5869" w:rsidRDefault="00485F80" w:rsidP="001A5869">
            <w:pPr>
              <w:spacing w:after="0" w:line="240" w:lineRule="auto"/>
              <w:jc w:val="both"/>
            </w:pPr>
            <w:r>
              <w:t>1</w:t>
            </w:r>
          </w:p>
        </w:tc>
        <w:tc>
          <w:tcPr>
            <w:tcW w:w="3887" w:type="dxa"/>
          </w:tcPr>
          <w:p w:rsidR="00485F80" w:rsidRPr="009017E9" w:rsidRDefault="00485F80" w:rsidP="001A5869">
            <w:pPr>
              <w:spacing w:after="0" w:line="240" w:lineRule="auto"/>
              <w:jc w:val="both"/>
            </w:pPr>
            <w:bookmarkStart w:id="0" w:name="_GoBack"/>
            <w:bookmarkEnd w:id="0"/>
            <w:r>
              <w:t>Çekiç (200 gramlık)</w:t>
            </w:r>
          </w:p>
        </w:tc>
        <w:tc>
          <w:tcPr>
            <w:tcW w:w="1763" w:type="dxa"/>
          </w:tcPr>
          <w:p w:rsidR="00485F80" w:rsidRDefault="00485F80" w:rsidP="004A75D7">
            <w:pPr>
              <w:spacing w:after="0" w:line="240" w:lineRule="auto"/>
              <w:jc w:val="center"/>
            </w:pPr>
            <w:r>
              <w:t>2 Adet</w:t>
            </w:r>
          </w:p>
        </w:tc>
        <w:tc>
          <w:tcPr>
            <w:tcW w:w="2021" w:type="dxa"/>
          </w:tcPr>
          <w:p w:rsidR="00485F80" w:rsidRDefault="00485F80" w:rsidP="001A5869">
            <w:pPr>
              <w:spacing w:after="0" w:line="240" w:lineRule="auto"/>
              <w:jc w:val="center"/>
            </w:pPr>
          </w:p>
        </w:tc>
        <w:tc>
          <w:tcPr>
            <w:tcW w:w="2085" w:type="dxa"/>
          </w:tcPr>
          <w:p w:rsidR="00485F80" w:rsidRDefault="00485F80" w:rsidP="001A5869">
            <w:pPr>
              <w:spacing w:after="0" w:line="240" w:lineRule="auto"/>
              <w:jc w:val="center"/>
            </w:pPr>
          </w:p>
        </w:tc>
      </w:tr>
      <w:tr w:rsidR="00485F80" w:rsidRPr="001A5869" w:rsidTr="004A75D7">
        <w:trPr>
          <w:trHeight w:val="361"/>
        </w:trPr>
        <w:tc>
          <w:tcPr>
            <w:tcW w:w="636" w:type="dxa"/>
          </w:tcPr>
          <w:p w:rsidR="00485F80" w:rsidRPr="001A5869" w:rsidRDefault="00485F80" w:rsidP="001A5869">
            <w:pPr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3887" w:type="dxa"/>
          </w:tcPr>
          <w:p w:rsidR="00485F80" w:rsidRPr="009017E9" w:rsidRDefault="00485F80" w:rsidP="001A5869">
            <w:pPr>
              <w:spacing w:after="0" w:line="240" w:lineRule="auto"/>
              <w:jc w:val="both"/>
            </w:pPr>
            <w:r>
              <w:t xml:space="preserve">Çivili Patik </w:t>
            </w:r>
          </w:p>
        </w:tc>
        <w:tc>
          <w:tcPr>
            <w:tcW w:w="1763" w:type="dxa"/>
          </w:tcPr>
          <w:p w:rsidR="00485F80" w:rsidRDefault="00485F80" w:rsidP="004A75D7">
            <w:pPr>
              <w:jc w:val="center"/>
            </w:pPr>
            <w:r>
              <w:t>2.000 Adet</w:t>
            </w:r>
          </w:p>
        </w:tc>
        <w:tc>
          <w:tcPr>
            <w:tcW w:w="2021" w:type="dxa"/>
          </w:tcPr>
          <w:p w:rsidR="00485F80" w:rsidRDefault="00485F80" w:rsidP="00BA2322">
            <w:pPr>
              <w:jc w:val="center"/>
            </w:pPr>
          </w:p>
        </w:tc>
        <w:tc>
          <w:tcPr>
            <w:tcW w:w="2085" w:type="dxa"/>
          </w:tcPr>
          <w:p w:rsidR="00485F80" w:rsidRDefault="00485F80" w:rsidP="001B6C7E">
            <w:pPr>
              <w:spacing w:after="0" w:line="240" w:lineRule="auto"/>
              <w:jc w:val="center"/>
            </w:pPr>
          </w:p>
        </w:tc>
      </w:tr>
      <w:tr w:rsidR="00485F80" w:rsidRPr="001A5869" w:rsidTr="004852DB">
        <w:trPr>
          <w:trHeight w:val="263"/>
        </w:trPr>
        <w:tc>
          <w:tcPr>
            <w:tcW w:w="636" w:type="dxa"/>
          </w:tcPr>
          <w:p w:rsidR="00485F80" w:rsidRPr="001A5869" w:rsidRDefault="00485F80" w:rsidP="001A5869">
            <w:pPr>
              <w:spacing w:after="0" w:line="240" w:lineRule="auto"/>
              <w:jc w:val="both"/>
            </w:pPr>
            <w:r>
              <w:t>3</w:t>
            </w:r>
          </w:p>
        </w:tc>
        <w:tc>
          <w:tcPr>
            <w:tcW w:w="3887" w:type="dxa"/>
          </w:tcPr>
          <w:p w:rsidR="00485F80" w:rsidRPr="009017E9" w:rsidRDefault="00485F80" w:rsidP="001A5869">
            <w:pPr>
              <w:spacing w:after="0" w:line="240" w:lineRule="auto"/>
              <w:jc w:val="both"/>
            </w:pPr>
            <w:r>
              <w:t>3.5x18 Yıldız Vida</w:t>
            </w:r>
          </w:p>
        </w:tc>
        <w:tc>
          <w:tcPr>
            <w:tcW w:w="1763" w:type="dxa"/>
          </w:tcPr>
          <w:p w:rsidR="00485F80" w:rsidRDefault="00485F80" w:rsidP="004A75D7">
            <w:pPr>
              <w:jc w:val="center"/>
            </w:pPr>
            <w:r>
              <w:t>20.000 Adet</w:t>
            </w:r>
          </w:p>
        </w:tc>
        <w:tc>
          <w:tcPr>
            <w:tcW w:w="2021" w:type="dxa"/>
          </w:tcPr>
          <w:p w:rsidR="00485F80" w:rsidRDefault="00485F80" w:rsidP="00BA2322">
            <w:pPr>
              <w:jc w:val="center"/>
            </w:pPr>
          </w:p>
        </w:tc>
        <w:tc>
          <w:tcPr>
            <w:tcW w:w="2085" w:type="dxa"/>
          </w:tcPr>
          <w:p w:rsidR="00485F80" w:rsidRDefault="00485F80" w:rsidP="001B6C7E">
            <w:pPr>
              <w:spacing w:after="0" w:line="240" w:lineRule="auto"/>
              <w:jc w:val="center"/>
            </w:pPr>
          </w:p>
        </w:tc>
      </w:tr>
      <w:tr w:rsidR="00485F80" w:rsidRPr="001A5869" w:rsidTr="004852DB">
        <w:trPr>
          <w:trHeight w:val="250"/>
        </w:trPr>
        <w:tc>
          <w:tcPr>
            <w:tcW w:w="636" w:type="dxa"/>
          </w:tcPr>
          <w:p w:rsidR="00485F80" w:rsidRPr="001A5869" w:rsidRDefault="00485F80" w:rsidP="001A5869">
            <w:pPr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3887" w:type="dxa"/>
          </w:tcPr>
          <w:p w:rsidR="00485F80" w:rsidRPr="009017E9" w:rsidRDefault="00485F80" w:rsidP="001A5869">
            <w:pPr>
              <w:spacing w:after="0" w:line="240" w:lineRule="auto"/>
              <w:jc w:val="both"/>
            </w:pPr>
            <w:r>
              <w:t>Çekmece Kiliti</w:t>
            </w:r>
          </w:p>
        </w:tc>
        <w:tc>
          <w:tcPr>
            <w:tcW w:w="1763" w:type="dxa"/>
          </w:tcPr>
          <w:p w:rsidR="00485F80" w:rsidRDefault="00485F80" w:rsidP="004A75D7">
            <w:pPr>
              <w:jc w:val="center"/>
            </w:pPr>
            <w:r>
              <w:t>120 Adet</w:t>
            </w:r>
          </w:p>
        </w:tc>
        <w:tc>
          <w:tcPr>
            <w:tcW w:w="2021" w:type="dxa"/>
          </w:tcPr>
          <w:p w:rsidR="00485F80" w:rsidRDefault="00485F80" w:rsidP="00BA2322">
            <w:pPr>
              <w:jc w:val="center"/>
            </w:pPr>
          </w:p>
        </w:tc>
        <w:tc>
          <w:tcPr>
            <w:tcW w:w="2085" w:type="dxa"/>
          </w:tcPr>
          <w:p w:rsidR="00485F80" w:rsidRDefault="00485F80" w:rsidP="001B6C7E">
            <w:pPr>
              <w:spacing w:after="0" w:line="240" w:lineRule="auto"/>
              <w:jc w:val="center"/>
            </w:pPr>
          </w:p>
        </w:tc>
      </w:tr>
      <w:tr w:rsidR="00485F80" w:rsidRPr="001A5869" w:rsidTr="004852DB">
        <w:trPr>
          <w:trHeight w:val="263"/>
        </w:trPr>
        <w:tc>
          <w:tcPr>
            <w:tcW w:w="636" w:type="dxa"/>
          </w:tcPr>
          <w:p w:rsidR="00485F80" w:rsidRDefault="00485F80" w:rsidP="001A5869">
            <w:pPr>
              <w:spacing w:after="0" w:line="240" w:lineRule="auto"/>
              <w:jc w:val="both"/>
            </w:pPr>
            <w:r>
              <w:t>5</w:t>
            </w:r>
          </w:p>
        </w:tc>
        <w:tc>
          <w:tcPr>
            <w:tcW w:w="3887" w:type="dxa"/>
          </w:tcPr>
          <w:p w:rsidR="00485F80" w:rsidRPr="009017E9" w:rsidRDefault="00485F80" w:rsidP="001A5869">
            <w:pPr>
              <w:spacing w:after="0" w:line="240" w:lineRule="auto"/>
              <w:jc w:val="both"/>
            </w:pPr>
            <w:r>
              <w:t>L Gönye Bağlantı (Metal)</w:t>
            </w:r>
          </w:p>
        </w:tc>
        <w:tc>
          <w:tcPr>
            <w:tcW w:w="1763" w:type="dxa"/>
          </w:tcPr>
          <w:p w:rsidR="00485F80" w:rsidRDefault="00485F80" w:rsidP="004A75D7">
            <w:pPr>
              <w:jc w:val="center"/>
            </w:pPr>
            <w:r>
              <w:t>2.000 Adet</w:t>
            </w:r>
          </w:p>
        </w:tc>
        <w:tc>
          <w:tcPr>
            <w:tcW w:w="2021" w:type="dxa"/>
          </w:tcPr>
          <w:p w:rsidR="00485F80" w:rsidRDefault="00485F80" w:rsidP="00BA2322">
            <w:pPr>
              <w:jc w:val="center"/>
            </w:pPr>
          </w:p>
        </w:tc>
        <w:tc>
          <w:tcPr>
            <w:tcW w:w="2085" w:type="dxa"/>
          </w:tcPr>
          <w:p w:rsidR="00485F80" w:rsidRDefault="00485F80" w:rsidP="001B6C7E">
            <w:pPr>
              <w:spacing w:after="0" w:line="240" w:lineRule="auto"/>
              <w:jc w:val="center"/>
            </w:pPr>
          </w:p>
        </w:tc>
      </w:tr>
      <w:tr w:rsidR="00485F80" w:rsidRPr="001A5869" w:rsidTr="004852DB">
        <w:trPr>
          <w:trHeight w:val="263"/>
        </w:trPr>
        <w:tc>
          <w:tcPr>
            <w:tcW w:w="636" w:type="dxa"/>
          </w:tcPr>
          <w:p w:rsidR="00485F80" w:rsidRPr="001A5869" w:rsidRDefault="00485F80" w:rsidP="001A5869">
            <w:pPr>
              <w:spacing w:after="0" w:line="240" w:lineRule="auto"/>
              <w:jc w:val="both"/>
            </w:pPr>
            <w:r>
              <w:t>6</w:t>
            </w:r>
          </w:p>
        </w:tc>
        <w:tc>
          <w:tcPr>
            <w:tcW w:w="3887" w:type="dxa"/>
          </w:tcPr>
          <w:p w:rsidR="00485F80" w:rsidRPr="009017E9" w:rsidRDefault="00485F80" w:rsidP="001A5869">
            <w:pPr>
              <w:spacing w:after="0" w:line="240" w:lineRule="auto"/>
              <w:jc w:val="both"/>
            </w:pPr>
            <w:r>
              <w:t>Terek Bağlantısı (Beyaz)</w:t>
            </w:r>
          </w:p>
        </w:tc>
        <w:tc>
          <w:tcPr>
            <w:tcW w:w="1763" w:type="dxa"/>
          </w:tcPr>
          <w:p w:rsidR="00485F80" w:rsidRDefault="00485F80" w:rsidP="006D6908">
            <w:pPr>
              <w:jc w:val="center"/>
            </w:pPr>
            <w:r>
              <w:t>500 Adet</w:t>
            </w:r>
          </w:p>
        </w:tc>
        <w:tc>
          <w:tcPr>
            <w:tcW w:w="2021" w:type="dxa"/>
          </w:tcPr>
          <w:p w:rsidR="00485F80" w:rsidRDefault="00485F80" w:rsidP="00BA2322">
            <w:pPr>
              <w:jc w:val="center"/>
            </w:pPr>
          </w:p>
        </w:tc>
        <w:tc>
          <w:tcPr>
            <w:tcW w:w="2085" w:type="dxa"/>
          </w:tcPr>
          <w:p w:rsidR="00485F80" w:rsidRDefault="00485F80" w:rsidP="001B6C7E">
            <w:pPr>
              <w:spacing w:after="0" w:line="240" w:lineRule="auto"/>
              <w:jc w:val="center"/>
            </w:pPr>
          </w:p>
        </w:tc>
      </w:tr>
      <w:tr w:rsidR="00485F80" w:rsidRPr="001A5869" w:rsidTr="004852DB">
        <w:trPr>
          <w:trHeight w:val="263"/>
        </w:trPr>
        <w:tc>
          <w:tcPr>
            <w:tcW w:w="636" w:type="dxa"/>
          </w:tcPr>
          <w:p w:rsidR="00485F80" w:rsidRDefault="00485F80" w:rsidP="001A5869">
            <w:pPr>
              <w:spacing w:after="0" w:line="240" w:lineRule="auto"/>
              <w:jc w:val="both"/>
            </w:pPr>
            <w:r>
              <w:t>7</w:t>
            </w:r>
          </w:p>
        </w:tc>
        <w:tc>
          <w:tcPr>
            <w:tcW w:w="3887" w:type="dxa"/>
          </w:tcPr>
          <w:p w:rsidR="00485F80" w:rsidRDefault="00485F80" w:rsidP="001A5869">
            <w:pPr>
              <w:spacing w:after="0" w:line="240" w:lineRule="auto"/>
              <w:jc w:val="both"/>
            </w:pPr>
            <w:r>
              <w:t>PZ2X50 MM Yıldız Bits Uç</w:t>
            </w:r>
          </w:p>
        </w:tc>
        <w:tc>
          <w:tcPr>
            <w:tcW w:w="1763" w:type="dxa"/>
          </w:tcPr>
          <w:p w:rsidR="00485F80" w:rsidRDefault="00485F80" w:rsidP="006D6908">
            <w:pPr>
              <w:jc w:val="center"/>
            </w:pPr>
            <w:r>
              <w:t>300 Adet</w:t>
            </w:r>
          </w:p>
        </w:tc>
        <w:tc>
          <w:tcPr>
            <w:tcW w:w="2021" w:type="dxa"/>
          </w:tcPr>
          <w:p w:rsidR="00485F80" w:rsidRDefault="00485F80" w:rsidP="00BA2322">
            <w:pPr>
              <w:jc w:val="center"/>
            </w:pPr>
          </w:p>
        </w:tc>
        <w:tc>
          <w:tcPr>
            <w:tcW w:w="2085" w:type="dxa"/>
          </w:tcPr>
          <w:p w:rsidR="00485F80" w:rsidRDefault="00485F80" w:rsidP="001B6C7E">
            <w:pPr>
              <w:spacing w:after="0" w:line="240" w:lineRule="auto"/>
              <w:jc w:val="center"/>
            </w:pPr>
          </w:p>
        </w:tc>
      </w:tr>
    </w:tbl>
    <w:p w:rsidR="00485F80" w:rsidRDefault="00485F80" w:rsidP="0081578D">
      <w:pPr>
        <w:jc w:val="both"/>
      </w:pPr>
      <w:r>
        <w:t xml:space="preserve">                                                                                     </w:t>
      </w:r>
    </w:p>
    <w:p w:rsidR="00485F80" w:rsidRDefault="00485F80" w:rsidP="00327C7E">
      <w:pPr>
        <w:jc w:val="both"/>
      </w:pPr>
    </w:p>
    <w:sectPr w:rsidR="00485F80" w:rsidSect="003C6501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7C7E"/>
    <w:rsid w:val="00005A52"/>
    <w:rsid w:val="00013AEB"/>
    <w:rsid w:val="00031F55"/>
    <w:rsid w:val="0008418A"/>
    <w:rsid w:val="000C146E"/>
    <w:rsid w:val="000C4F9F"/>
    <w:rsid w:val="000D087E"/>
    <w:rsid w:val="000E2D1F"/>
    <w:rsid w:val="000E423D"/>
    <w:rsid w:val="0010135C"/>
    <w:rsid w:val="001050C6"/>
    <w:rsid w:val="00110B45"/>
    <w:rsid w:val="001410FB"/>
    <w:rsid w:val="00160EAC"/>
    <w:rsid w:val="00163BCB"/>
    <w:rsid w:val="00197B4F"/>
    <w:rsid w:val="001A5869"/>
    <w:rsid w:val="001B6C7E"/>
    <w:rsid w:val="001C713B"/>
    <w:rsid w:val="001D5BD3"/>
    <w:rsid w:val="00222F18"/>
    <w:rsid w:val="002552A5"/>
    <w:rsid w:val="002555B4"/>
    <w:rsid w:val="002D5347"/>
    <w:rsid w:val="002F130D"/>
    <w:rsid w:val="00313ACE"/>
    <w:rsid w:val="00327C7E"/>
    <w:rsid w:val="003425E2"/>
    <w:rsid w:val="00376B32"/>
    <w:rsid w:val="00382D41"/>
    <w:rsid w:val="0038693B"/>
    <w:rsid w:val="003C6501"/>
    <w:rsid w:val="003D27E9"/>
    <w:rsid w:val="003F3C66"/>
    <w:rsid w:val="004057ED"/>
    <w:rsid w:val="004367D9"/>
    <w:rsid w:val="00447346"/>
    <w:rsid w:val="004852DB"/>
    <w:rsid w:val="00485F80"/>
    <w:rsid w:val="00490C32"/>
    <w:rsid w:val="00492A0A"/>
    <w:rsid w:val="004931E4"/>
    <w:rsid w:val="004A75D7"/>
    <w:rsid w:val="004C37BD"/>
    <w:rsid w:val="004D4CB2"/>
    <w:rsid w:val="005C19F3"/>
    <w:rsid w:val="005D1841"/>
    <w:rsid w:val="00607675"/>
    <w:rsid w:val="006120C3"/>
    <w:rsid w:val="00621897"/>
    <w:rsid w:val="006265CA"/>
    <w:rsid w:val="006515FA"/>
    <w:rsid w:val="0067416A"/>
    <w:rsid w:val="00680782"/>
    <w:rsid w:val="0069007D"/>
    <w:rsid w:val="0069120E"/>
    <w:rsid w:val="00697F71"/>
    <w:rsid w:val="006A797C"/>
    <w:rsid w:val="006C442C"/>
    <w:rsid w:val="006C7C64"/>
    <w:rsid w:val="006D2386"/>
    <w:rsid w:val="006D60EB"/>
    <w:rsid w:val="006D6908"/>
    <w:rsid w:val="006E03A5"/>
    <w:rsid w:val="006E1993"/>
    <w:rsid w:val="006F22F2"/>
    <w:rsid w:val="00741200"/>
    <w:rsid w:val="00763484"/>
    <w:rsid w:val="00776E9C"/>
    <w:rsid w:val="007F788B"/>
    <w:rsid w:val="00804BEB"/>
    <w:rsid w:val="0081091E"/>
    <w:rsid w:val="0081578D"/>
    <w:rsid w:val="00815F32"/>
    <w:rsid w:val="008305AA"/>
    <w:rsid w:val="008534B3"/>
    <w:rsid w:val="00887BBF"/>
    <w:rsid w:val="008C0FAD"/>
    <w:rsid w:val="009017E9"/>
    <w:rsid w:val="00902483"/>
    <w:rsid w:val="00945D06"/>
    <w:rsid w:val="00A3065C"/>
    <w:rsid w:val="00AE4054"/>
    <w:rsid w:val="00B1469A"/>
    <w:rsid w:val="00B773BF"/>
    <w:rsid w:val="00BA2322"/>
    <w:rsid w:val="00C337EC"/>
    <w:rsid w:val="00C44D5A"/>
    <w:rsid w:val="00C5445B"/>
    <w:rsid w:val="00CD5ADF"/>
    <w:rsid w:val="00CF79F0"/>
    <w:rsid w:val="00D02F72"/>
    <w:rsid w:val="00D17036"/>
    <w:rsid w:val="00D33804"/>
    <w:rsid w:val="00D3674D"/>
    <w:rsid w:val="00D43C87"/>
    <w:rsid w:val="00D43F6C"/>
    <w:rsid w:val="00D5274E"/>
    <w:rsid w:val="00D80681"/>
    <w:rsid w:val="00D926D7"/>
    <w:rsid w:val="00DB3344"/>
    <w:rsid w:val="00DD294B"/>
    <w:rsid w:val="00E15663"/>
    <w:rsid w:val="00E2698D"/>
    <w:rsid w:val="00E528B2"/>
    <w:rsid w:val="00E57997"/>
    <w:rsid w:val="00E62161"/>
    <w:rsid w:val="00EE391B"/>
    <w:rsid w:val="00EE3CB7"/>
    <w:rsid w:val="00F025EE"/>
    <w:rsid w:val="00F600CA"/>
    <w:rsid w:val="00F96952"/>
    <w:rsid w:val="00FA50C2"/>
    <w:rsid w:val="00FB3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D4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E405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E4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40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69</Words>
  <Characters>397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MALZEME TEKLİF LİSTESİ</dc:title>
  <dc:subject/>
  <dc:creator>PRO2000</dc:creator>
  <cp:keywords/>
  <dc:description/>
  <cp:lastModifiedBy>Tuba</cp:lastModifiedBy>
  <cp:revision>6</cp:revision>
  <cp:lastPrinted>2017-01-13T14:11:00Z</cp:lastPrinted>
  <dcterms:created xsi:type="dcterms:W3CDTF">2018-09-21T10:17:00Z</dcterms:created>
  <dcterms:modified xsi:type="dcterms:W3CDTF">2018-09-21T10:24:00Z</dcterms:modified>
</cp:coreProperties>
</file>